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2B17" w:rsidRPr="00763A74" w:rsidRDefault="00822B17" w:rsidP="00763A74">
      <w:pPr>
        <w:pStyle w:val="PersnlicheDaten"/>
      </w:pPr>
      <w:bookmarkStart w:id="0" w:name="_GoBack"/>
      <w:bookmarkEnd w:id="0"/>
      <w:r w:rsidRPr="00763A74">
        <w:t>Persönliche Daten</w:t>
      </w:r>
    </w:p>
    <w:p w:rsidR="00436EE6" w:rsidRDefault="00822B17" w:rsidP="00763A74">
      <w:pPr>
        <w:pStyle w:val="Text-Angaben"/>
      </w:pPr>
      <w:r w:rsidRPr="00763A74">
        <w:t>Name:</w:t>
      </w:r>
      <w:r w:rsidRPr="00763A74">
        <w:tab/>
      </w:r>
      <w:r w:rsidR="007A1348" w:rsidRPr="007A1348">
        <w:t>Norbert Bauer</w:t>
      </w:r>
    </w:p>
    <w:p w:rsidR="007A1348" w:rsidRPr="00763A74" w:rsidRDefault="007A1348" w:rsidP="00763A74">
      <w:pPr>
        <w:pStyle w:val="Text-Angaben"/>
      </w:pPr>
    </w:p>
    <w:p w:rsidR="00822B17" w:rsidRPr="00763A74" w:rsidRDefault="00822B17" w:rsidP="00763A74">
      <w:pPr>
        <w:pStyle w:val="Text-Angaben"/>
      </w:pPr>
      <w:r w:rsidRPr="00763A74">
        <w:t>Anschrift:</w:t>
      </w:r>
      <w:r w:rsidRPr="00763A74">
        <w:tab/>
      </w:r>
      <w:r w:rsidR="007A1348" w:rsidRPr="007A1348">
        <w:t>1030 Wien, Südstrasse 12/3</w:t>
      </w:r>
    </w:p>
    <w:p w:rsidR="00822B17" w:rsidRPr="00763A74" w:rsidRDefault="00822B17" w:rsidP="00763A74">
      <w:pPr>
        <w:pStyle w:val="Text-Angaben"/>
      </w:pPr>
    </w:p>
    <w:p w:rsidR="00822B17" w:rsidRPr="00763A74" w:rsidRDefault="00822B17" w:rsidP="00763A74">
      <w:pPr>
        <w:pStyle w:val="Text-Angaben"/>
      </w:pPr>
      <w:r w:rsidRPr="00763A74">
        <w:t>Telefonnummer:</w:t>
      </w:r>
      <w:r w:rsidRPr="00763A74">
        <w:tab/>
      </w:r>
      <w:r w:rsidR="007A1348" w:rsidRPr="007A1348">
        <w:t>0676 333 22 22</w:t>
      </w:r>
    </w:p>
    <w:p w:rsidR="00822B17" w:rsidRPr="00763A74" w:rsidRDefault="00822B17" w:rsidP="00763A74">
      <w:pPr>
        <w:pStyle w:val="Text-Angaben"/>
      </w:pPr>
      <w:r w:rsidRPr="00763A74">
        <w:t>Geb.Datum / Ort:</w:t>
      </w:r>
      <w:r w:rsidRPr="00763A74">
        <w:tab/>
      </w:r>
      <w:r w:rsidR="007A1348" w:rsidRPr="007A1348">
        <w:t>22.12.2012</w:t>
      </w:r>
    </w:p>
    <w:p w:rsidR="00822B17" w:rsidRPr="00763A74" w:rsidRDefault="00822B17" w:rsidP="00763A74">
      <w:pPr>
        <w:pStyle w:val="Text-Angaben"/>
      </w:pPr>
      <w:r w:rsidRPr="00763A74">
        <w:t>Familienstand:</w:t>
      </w:r>
      <w:r w:rsidRPr="00763A74">
        <w:tab/>
      </w:r>
      <w:r w:rsidR="007A1348">
        <w:t>led.</w:t>
      </w:r>
    </w:p>
    <w:p w:rsidR="00822B17" w:rsidRPr="00763A74" w:rsidRDefault="00822B17" w:rsidP="00763A74">
      <w:pPr>
        <w:pStyle w:val="Text-Angaben"/>
      </w:pPr>
      <w:r w:rsidRPr="00763A74">
        <w:t>Staatsbürgerschaft:</w:t>
      </w:r>
      <w:r w:rsidRPr="00763A74">
        <w:tab/>
      </w:r>
      <w:r w:rsidR="007A1348">
        <w:t>Österreich</w:t>
      </w:r>
    </w:p>
    <w:p w:rsidR="00822B17" w:rsidRPr="00763A74" w:rsidRDefault="00822B17" w:rsidP="00763A74">
      <w:pPr>
        <w:pStyle w:val="Schulb-Berufl"/>
      </w:pPr>
      <w:r w:rsidRPr="00763A74">
        <w:t>Schulbildung</w:t>
      </w:r>
    </w:p>
    <w:p w:rsidR="00822B17" w:rsidRPr="00763A74" w:rsidRDefault="00822B17" w:rsidP="00763A74">
      <w:pPr>
        <w:pStyle w:val="Text-Angaben"/>
      </w:pPr>
      <w:r w:rsidRPr="00763A74">
        <w:t>1993 – 1997</w:t>
      </w:r>
      <w:r w:rsidRPr="00763A74">
        <w:tab/>
        <w:t>Volksschule, Indien</w:t>
      </w:r>
    </w:p>
    <w:p w:rsidR="00822B17" w:rsidRPr="00763A74" w:rsidRDefault="00822B17" w:rsidP="00763A74">
      <w:pPr>
        <w:pStyle w:val="Text-Angaben"/>
      </w:pPr>
      <w:r w:rsidRPr="00763A74">
        <w:t>1985 – 1988</w:t>
      </w:r>
      <w:r w:rsidRPr="00763A74">
        <w:tab/>
        <w:t>Volkschule, Istanbul - Türkei</w:t>
      </w:r>
    </w:p>
    <w:p w:rsidR="00822B17" w:rsidRPr="00763A74" w:rsidRDefault="00822B17" w:rsidP="00763A74">
      <w:pPr>
        <w:pStyle w:val="Text-Angaben"/>
      </w:pPr>
      <w:r w:rsidRPr="00763A74">
        <w:t>1988 – 1990</w:t>
      </w:r>
      <w:r w:rsidRPr="00763A74">
        <w:tab/>
        <w:t>Hauptschule, Wien</w:t>
      </w:r>
    </w:p>
    <w:p w:rsidR="00822B17" w:rsidRPr="00763A74" w:rsidRDefault="00822B17" w:rsidP="00763A74">
      <w:pPr>
        <w:pStyle w:val="Schulb-Berufl"/>
      </w:pPr>
      <w:r w:rsidRPr="00763A74">
        <w:t>Beruflicher Werdegang</w:t>
      </w:r>
    </w:p>
    <w:p w:rsidR="00822B17" w:rsidRPr="00763A74" w:rsidRDefault="00822B17" w:rsidP="00763A74">
      <w:pPr>
        <w:pStyle w:val="Text-Angaben"/>
      </w:pPr>
      <w:r w:rsidRPr="00763A74">
        <w:t>1994 - 1995</w:t>
      </w:r>
      <w:r w:rsidRPr="00763A74">
        <w:tab/>
        <w:t>Friseurin, Salon Monique – 1130 Wien</w:t>
      </w:r>
    </w:p>
    <w:p w:rsidR="00822B17" w:rsidRPr="00763A74" w:rsidRDefault="00E86678" w:rsidP="00763A74">
      <w:pPr>
        <w:pStyle w:val="Text-Angaben"/>
      </w:pPr>
      <w:r w:rsidRPr="00763A74">
        <w:t>1995 – 2000</w:t>
      </w:r>
      <w:r w:rsidRPr="00763A74">
        <w:tab/>
      </w:r>
      <w:r w:rsidR="00822B17" w:rsidRPr="00763A74">
        <w:t>Einzelhandelskauffrau, Stv. Filialleiterin,</w:t>
      </w:r>
      <w:r w:rsidRPr="00763A74">
        <w:br/>
      </w:r>
      <w:r w:rsidR="00822B17" w:rsidRPr="00763A74">
        <w:t>MGM – 1100 Wien</w:t>
      </w:r>
    </w:p>
    <w:p w:rsidR="00822B17" w:rsidRPr="00763A74" w:rsidRDefault="00822B17" w:rsidP="00763A74">
      <w:pPr>
        <w:pStyle w:val="Text-Angaben"/>
      </w:pPr>
      <w:r w:rsidRPr="00763A74">
        <w:t>2001 – 2002</w:t>
      </w:r>
      <w:r w:rsidRPr="00763A74">
        <w:tab/>
        <w:t>Karenzierung</w:t>
      </w:r>
    </w:p>
    <w:p w:rsidR="00822B17" w:rsidRPr="00763A74" w:rsidRDefault="00822B17" w:rsidP="00763A74">
      <w:pPr>
        <w:pStyle w:val="Text-Angaben"/>
      </w:pPr>
      <w:r w:rsidRPr="00763A74">
        <w:t>2002</w:t>
      </w:r>
      <w:r w:rsidRPr="00763A74">
        <w:tab/>
        <w:t>Einzelhandelskauffrau, Maldone – 1060 Wien</w:t>
      </w:r>
    </w:p>
    <w:p w:rsidR="00822B17" w:rsidRPr="00763A74" w:rsidRDefault="00822B17" w:rsidP="00763A74">
      <w:pPr>
        <w:pStyle w:val="Text-Angaben"/>
      </w:pPr>
      <w:r w:rsidRPr="00763A74">
        <w:t>2003 – 2004</w:t>
      </w:r>
      <w:r w:rsidRPr="00763A74">
        <w:tab/>
        <w:t>Einzelhandelskauffrau, Tango – 1060 Wien</w:t>
      </w:r>
    </w:p>
    <w:p w:rsidR="00822B17" w:rsidRPr="00763A74" w:rsidRDefault="00822B17" w:rsidP="00763A74">
      <w:pPr>
        <w:pStyle w:val="Schulb-Berufl"/>
      </w:pPr>
      <w:r w:rsidRPr="00763A74">
        <w:t>Besondere Qualifikationen</w:t>
      </w:r>
    </w:p>
    <w:p w:rsidR="00822B17" w:rsidRPr="00763A74" w:rsidRDefault="00822B17" w:rsidP="00763A74">
      <w:pPr>
        <w:pStyle w:val="Text-Angaben"/>
      </w:pPr>
      <w:r w:rsidRPr="00763A74">
        <w:t>Fremdsprachen:</w:t>
      </w:r>
      <w:r w:rsidRPr="00763A74">
        <w:tab/>
        <w:t>Türkisch in Wort und Schrift (Muttersprache)</w:t>
      </w:r>
    </w:p>
    <w:p w:rsidR="00822B17" w:rsidRPr="00763A74" w:rsidRDefault="00822B17" w:rsidP="00763A74">
      <w:pPr>
        <w:pStyle w:val="Text-Angaben"/>
      </w:pPr>
      <w:r w:rsidRPr="00763A74">
        <w:tab/>
        <w:t>Englisch Grundkenntnisse</w:t>
      </w:r>
    </w:p>
    <w:sectPr w:rsidR="00822B17" w:rsidRPr="00763A74">
      <w:headerReference w:type="default" r:id="rId6"/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289C" w:rsidRDefault="008D289C">
      <w:r>
        <w:separator/>
      </w:r>
    </w:p>
  </w:endnote>
  <w:endnote w:type="continuationSeparator" w:id="0">
    <w:p w:rsidR="008D289C" w:rsidRDefault="008D2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6EE6" w:rsidRDefault="00436EE6" w:rsidP="00436EE6">
    <w:pPr>
      <w:pStyle w:val="Fuzeile"/>
      <w:spacing w:after="480"/>
    </w:pPr>
    <w:r>
      <w:rPr>
        <w:lang w:val="de-DE"/>
      </w:rPr>
      <w:t xml:space="preserve">Wien, im </w:t>
    </w:r>
    <w:r>
      <w:rPr>
        <w:lang w:val="de-DE"/>
      </w:rPr>
      <w:fldChar w:fldCharType="begin"/>
    </w:r>
    <w:r>
      <w:instrText xml:space="preserve"> TIME \@ "MMMM yy" </w:instrText>
    </w:r>
    <w:r>
      <w:rPr>
        <w:lang w:val="de-DE"/>
      </w:rPr>
      <w:fldChar w:fldCharType="separate"/>
    </w:r>
    <w:r w:rsidR="00F97A4A">
      <w:rPr>
        <w:noProof/>
      </w:rPr>
      <w:t>Jänner 20</w:t>
    </w:r>
    <w:r>
      <w:rPr>
        <w:lang w:val="de-D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289C" w:rsidRDefault="008D289C">
      <w:r>
        <w:separator/>
      </w:r>
    </w:p>
  </w:footnote>
  <w:footnote w:type="continuationSeparator" w:id="0">
    <w:p w:rsidR="008D289C" w:rsidRDefault="008D28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2B17" w:rsidRPr="00436EE6" w:rsidRDefault="00436EE6" w:rsidP="00436EE6">
    <w:pPr>
      <w:spacing w:before="720"/>
      <w:jc w:val="center"/>
      <w:rPr>
        <w:b/>
        <w:i/>
        <w:color w:val="FF00FF"/>
        <w:sz w:val="48"/>
        <w:szCs w:val="48"/>
      </w:rPr>
    </w:pPr>
    <w:r w:rsidRPr="00436EE6">
      <w:rPr>
        <w:b/>
        <w:i/>
        <w:color w:val="FF00FF"/>
        <w:sz w:val="48"/>
        <w:szCs w:val="48"/>
        <w:lang w:val="de-DE"/>
      </w:rPr>
      <w:t>Lebenslauf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A4A"/>
    <w:rsid w:val="00436EE6"/>
    <w:rsid w:val="00763A74"/>
    <w:rsid w:val="007A1348"/>
    <w:rsid w:val="00822B17"/>
    <w:rsid w:val="008D289C"/>
    <w:rsid w:val="00C40935"/>
    <w:rsid w:val="00E86678"/>
    <w:rsid w:val="00F97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B4ECBDF-E988-43D5-A802-31377AC7D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  <w:lang w:val="de-AT" w:eastAsia="de-DE"/>
    </w:rPr>
  </w:style>
  <w:style w:type="paragraph" w:styleId="berschrift1">
    <w:name w:val="heading 1"/>
    <w:basedOn w:val="Standard"/>
    <w:next w:val="Standard"/>
    <w:qFormat/>
    <w:pPr>
      <w:keepNext/>
      <w:shd w:val="pct5" w:color="auto" w:fill="auto"/>
      <w:outlineLvl w:val="0"/>
    </w:pPr>
    <w:rPr>
      <w:b/>
      <w:color w:val="FF00FF"/>
      <w:lang w:val="de-DE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Titel">
    <w:name w:val="Title"/>
    <w:basedOn w:val="Standard"/>
    <w:qFormat/>
    <w:pPr>
      <w:jc w:val="center"/>
    </w:pPr>
    <w:rPr>
      <w:b/>
      <w:bCs/>
      <w:sz w:val="36"/>
      <w:lang w:val="de-DE"/>
    </w:rPr>
  </w:style>
  <w:style w:type="character" w:styleId="Hyperlink">
    <w:name w:val="Hyperlink"/>
    <w:rPr>
      <w:color w:val="0000FF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Text-Angaben">
    <w:name w:val="!_Text-Angaben"/>
    <w:rsid w:val="00436EE6"/>
    <w:pPr>
      <w:tabs>
        <w:tab w:val="left" w:pos="3600"/>
      </w:tabs>
      <w:spacing w:after="20"/>
      <w:ind w:left="3600" w:hanging="3600"/>
    </w:pPr>
    <w:rPr>
      <w:sz w:val="24"/>
      <w:szCs w:val="24"/>
      <w:lang w:val="de-DE" w:eastAsia="de-DE"/>
    </w:rPr>
  </w:style>
  <w:style w:type="paragraph" w:customStyle="1" w:styleId="PersnlicheDaten">
    <w:name w:val="!_Persönliche Daten"/>
    <w:rsid w:val="00E86678"/>
    <w:pPr>
      <w:shd w:val="pct10" w:color="auto" w:fill="auto"/>
      <w:spacing w:before="1800" w:after="480"/>
    </w:pPr>
    <w:rPr>
      <w:b/>
      <w:color w:val="FF00FF"/>
      <w:sz w:val="24"/>
      <w:szCs w:val="24"/>
      <w:lang w:val="de-DE" w:eastAsia="de-DE"/>
    </w:rPr>
  </w:style>
  <w:style w:type="paragraph" w:customStyle="1" w:styleId="Schulb-Berufl">
    <w:name w:val="!_Schulb.-Berufl..."/>
    <w:rsid w:val="00E86678"/>
    <w:pPr>
      <w:shd w:val="pct10" w:color="auto" w:fill="auto"/>
      <w:spacing w:before="480" w:after="480"/>
    </w:pPr>
    <w:rPr>
      <w:b/>
      <w:color w:val="FF00FF"/>
      <w:sz w:val="24"/>
      <w:szCs w:val="24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USB-Stick%20f&#252;r%20Trainings\2019_Job-TransFair\02_EDV-Basisqualifikation_Grundlagen%20der%20Datei-und%20Ordnerverwaltung\Texte\Bewerbungen\Billa\Herbert%20Rainer_Lebenslauf%20202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Herbert Rainer_Lebenslauf 2020.dot</Template>
  <TotalTime>0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LEBENSLAUF</vt:lpstr>
    </vt:vector>
  </TitlesOfParts>
  <Company>die Berater</Company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LEBENSLAUF</dc:title>
  <dc:subject/>
  <dc:creator>XTPC</dc:creator>
  <cp:keywords/>
  <cp:lastModifiedBy>XTPC</cp:lastModifiedBy>
  <cp:revision>1</cp:revision>
  <cp:lastPrinted>2004-09-13T09:26:00Z</cp:lastPrinted>
  <dcterms:created xsi:type="dcterms:W3CDTF">2020-01-19T13:12:00Z</dcterms:created>
  <dcterms:modified xsi:type="dcterms:W3CDTF">2020-01-19T13:13:00Z</dcterms:modified>
</cp:coreProperties>
</file>